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A4AB2" w:rsidRDefault="006D27E0" w14:paraId="4D28BCA3" w14:textId="77777777">
      <w:pPr>
        <w15:collapsed w:val="false"/>
      </w:pPr>
      <w:bookmarkStart w:name="_GoBack" w:id="0"/>
      <w:bookmarkEnd w:id="0"/>
      <w:r>
        <w:t>Ivana</w:t>
      </w:r>
      <w:r w:rsidR="003A4AB2">
        <w:t xml:space="preserve">  </w:t>
      </w:r>
      <w:proofErr w:type="spellStart"/>
      <w:r w:rsidR="003A4AB2">
        <w:t>Džalto</w:t>
      </w:r>
      <w:proofErr w:type="spellEnd"/>
    </w:p>
    <w:p w:rsidR="003A4AB2" w:rsidRDefault="003A4AB2" w14:paraId="2ED9AABC" w14:textId="77777777">
      <w:r>
        <w:t>Dore Pejačević 3</w:t>
      </w:r>
    </w:p>
    <w:p w:rsidR="003A4AB2" w:rsidRDefault="003A4AB2" w14:paraId="6F77A8E3" w14:textId="77777777">
      <w:r>
        <w:t>34000 Požega</w:t>
      </w:r>
    </w:p>
    <w:p w:rsidR="003A4AB2" w:rsidRDefault="003A4AB2" w14:paraId="5C970E50" w14:textId="77777777"/>
    <w:p w:rsidR="003A4AB2" w:rsidRDefault="003A4AB2" w14:paraId="2A0D0B06" w14:textId="77777777"/>
    <w:p w:rsidR="003A4AB2" w:rsidRDefault="003A4AB2" w14:paraId="516CB79A" w14:textId="77777777">
      <w:r>
        <w:t xml:space="preserve">Predmet:                                                                   Z A M O L B A </w:t>
      </w:r>
    </w:p>
    <w:p w:rsidR="003A4AB2" w:rsidRDefault="003A4AB2" w14:paraId="52CC614A" w14:textId="77777777"/>
    <w:p w:rsidR="003A4AB2" w:rsidRDefault="003A4AB2" w14:paraId="05BD45A1" w14:textId="77777777"/>
    <w:p w:rsidR="00007D13" w:rsidRDefault="006D27E0" w14:paraId="4924DAA0" w14:textId="77777777">
      <w:r>
        <w:t>Trgovački  sud u  Zagrebu</w:t>
      </w:r>
    </w:p>
    <w:p w:rsidR="003A4AB2" w:rsidRDefault="006D27E0" w14:paraId="25E3FB40" w14:textId="77777777">
      <w:r>
        <w:t>Trg Johna Fitzgeralda Kennedyja 11</w:t>
      </w:r>
    </w:p>
    <w:p w:rsidR="003A4AB2" w:rsidRDefault="003A4AB2" w14:paraId="362A98E6" w14:textId="77777777">
      <w:r>
        <w:t>1</w:t>
      </w:r>
      <w:r w:rsidR="006D27E0">
        <w:t>0000  Zagreb</w:t>
      </w:r>
    </w:p>
    <w:p w:rsidR="003A4AB2" w:rsidRDefault="003A4AB2" w14:paraId="1B387072" w14:textId="77777777"/>
    <w:p w:rsidR="003A4AB2" w:rsidRDefault="007A14DB" w14:paraId="5F3E846D" w14:textId="77777777">
      <w:r>
        <w:t>Stečajna</w:t>
      </w:r>
      <w:r w:rsidR="003A4AB2">
        <w:t xml:space="preserve"> pisarnica</w:t>
      </w:r>
    </w:p>
    <w:p w:rsidR="003A4AB2" w:rsidRDefault="003A4AB2" w14:paraId="7C6B4095" w14:textId="77777777"/>
    <w:p w:rsidR="00C07113" w:rsidP="00C07113" w:rsidRDefault="003A4AB2" w14:paraId="39997F0D" w14:textId="77777777">
      <w:pPr>
        <w:autoSpaceDE w:val="false"/>
        <w:autoSpaceDN w:val="false"/>
        <w:adjustRightInd w:val="false"/>
        <w:spacing w:after="0" w:line="240" w:lineRule="auto"/>
      </w:pPr>
      <w:r>
        <w:t>Poštovani molim Vas da mi se vrati jamčevina</w:t>
      </w:r>
      <w:r w:rsidR="006D27E0">
        <w:t xml:space="preserve">,  </w:t>
      </w:r>
      <w:proofErr w:type="spellStart"/>
      <w:r w:rsidR="006D27E0">
        <w:t>vezanao</w:t>
      </w:r>
      <w:proofErr w:type="spellEnd"/>
      <w:r w:rsidR="006D27E0">
        <w:t xml:space="preserve"> za predmet </w:t>
      </w:r>
      <w:proofErr w:type="spellStart"/>
      <w:r w:rsidR="006D27E0">
        <w:t>ID</w:t>
      </w:r>
      <w:proofErr w:type="spellEnd"/>
      <w:r w:rsidR="006D27E0">
        <w:t>:  549711</w:t>
      </w:r>
      <w:r w:rsidR="00D71189">
        <w:t>,    St-11</w:t>
      </w:r>
      <w:r>
        <w:t>1</w:t>
      </w:r>
      <w:r w:rsidR="00D71189">
        <w:t>2/2013-547</w:t>
      </w:r>
    </w:p>
    <w:p w:rsidR="00C07113" w:rsidP="00C07113" w:rsidRDefault="00C07113" w14:paraId="50ABF75B" w14:textId="77777777">
      <w:pPr>
        <w:autoSpaceDE w:val="false"/>
        <w:autoSpaceDN w:val="false"/>
        <w:adjustRightInd w:val="false"/>
        <w:spacing w:after="0" w:line="240" w:lineRule="auto"/>
        <w:rPr>
          <w:rFonts w:ascii="ArialMT" w:hAnsi="ArialMT" w:cs="ArialMT"/>
          <w:sz w:val="20"/>
          <w:szCs w:val="20"/>
          <w:lang w:val="en-US"/>
        </w:rPr>
      </w:pPr>
      <w:r>
        <w:t xml:space="preserve"> Klasa: </w:t>
      </w:r>
      <w:r w:rsidR="003A4AB2">
        <w:t xml:space="preserve">  </w:t>
      </w:r>
      <w:r w:rsidR="00D71189">
        <w:rPr>
          <w:rFonts w:ascii="ArialMT" w:hAnsi="ArialMT" w:cs="ArialMT"/>
          <w:sz w:val="20"/>
          <w:szCs w:val="20"/>
          <w:lang w:val="en-US"/>
        </w:rPr>
        <w:t xml:space="preserve"> O/110-10/21-01/1798</w:t>
      </w:r>
    </w:p>
    <w:p w:rsidR="003A4AB2" w:rsidP="00C07113" w:rsidRDefault="00D71189" w14:paraId="703D2B88" w14:textId="6D475210">
      <w:proofErr w:type="spellStart"/>
      <w:proofErr w:type="gramStart"/>
      <w:r>
        <w:rPr>
          <w:rFonts w:ascii="ArialMT" w:hAnsi="ArialMT" w:cs="ArialMT"/>
          <w:sz w:val="20"/>
          <w:szCs w:val="20"/>
          <w:lang w:val="en-US"/>
        </w:rPr>
        <w:t>Ur.br</w:t>
      </w:r>
      <w:proofErr w:type="spellEnd"/>
      <w:r>
        <w:rPr>
          <w:rFonts w:ascii="ArialMT" w:hAnsi="ArialMT" w:cs="ArialMT"/>
          <w:sz w:val="20"/>
          <w:szCs w:val="20"/>
          <w:lang w:val="en-US"/>
        </w:rPr>
        <w:t>.:</w:t>
      </w:r>
      <w:proofErr w:type="gramEnd"/>
      <w:r>
        <w:rPr>
          <w:rFonts w:ascii="ArialMT" w:hAnsi="ArialMT" w:cs="ArialMT"/>
          <w:sz w:val="20"/>
          <w:szCs w:val="20"/>
          <w:lang w:val="en-US"/>
        </w:rPr>
        <w:t xml:space="preserve"> 07-01-25-242</w:t>
      </w:r>
      <w:r w:rsidR="00C07113">
        <w:rPr>
          <w:rFonts w:ascii="ArialMT" w:hAnsi="ArialMT" w:cs="ArialMT"/>
          <w:sz w:val="20"/>
          <w:szCs w:val="20"/>
          <w:lang w:val="en-US"/>
        </w:rPr>
        <w:t xml:space="preserve">, </w:t>
      </w:r>
      <w:r>
        <w:t>koju sam uplatila u iznosu 3.636,7</w:t>
      </w:r>
      <w:r w:rsidR="003A4AB2">
        <w:t>0 eura</w:t>
      </w:r>
      <w:r w:rsidR="007A14DB">
        <w:t xml:space="preserve">  1</w:t>
      </w:r>
      <w:r w:rsidR="00AF33E7">
        <w:t>4</w:t>
      </w:r>
      <w:r w:rsidR="007A14DB">
        <w:t>.08.2025</w:t>
      </w:r>
      <w:r w:rsidR="00C07113">
        <w:t>.</w:t>
      </w:r>
    </w:p>
    <w:p w:rsidR="00C07113" w:rsidP="00C07113" w:rsidRDefault="00C07113" w14:paraId="75BBF990" w14:textId="77777777">
      <w:r>
        <w:t xml:space="preserve">Povrat možete izvršiti na isti </w:t>
      </w:r>
      <w:proofErr w:type="spellStart"/>
      <w:r>
        <w:t>IBAN</w:t>
      </w:r>
      <w:proofErr w:type="spellEnd"/>
      <w:r>
        <w:t xml:space="preserve"> s kojeg je  uplata  izvršena.</w:t>
      </w:r>
    </w:p>
    <w:p w:rsidR="00C07113" w:rsidP="00C07113" w:rsidRDefault="00C07113" w14:paraId="4761FE93" w14:textId="2DDAD80A">
      <w:pPr>
        <w:spacing w:before="100" w:beforeAutospacing="true" w:after="100" w:afterAutospacing="true" w:line="240" w:lineRule="auto"/>
        <w:outlineLvl w:val="1"/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36"/>
          <w:lang w:val="en-US"/>
        </w:rPr>
      </w:pPr>
      <w:proofErr w:type="spellStart"/>
      <w:r w:rsidRPr="00C07113"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36"/>
          <w:lang w:val="en-US"/>
        </w:rPr>
        <w:t>HR</w:t>
      </w:r>
      <w:r w:rsidR="00AF33E7"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36"/>
          <w:lang w:val="en-US"/>
        </w:rPr>
        <w:t>6224020063209221408</w:t>
      </w:r>
      <w:proofErr w:type="spellEnd"/>
    </w:p>
    <w:p w:rsidR="00C07113" w:rsidP="00C07113" w:rsidRDefault="00C07113" w14:paraId="15703196" w14:textId="77777777">
      <w:pPr>
        <w:spacing w:before="100" w:beforeAutospacing="true" w:after="100" w:afterAutospacing="true" w:line="240" w:lineRule="auto"/>
        <w:outlineLvl w:val="1"/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36"/>
          <w:lang w:val="en-US"/>
        </w:rPr>
      </w:pPr>
    </w:p>
    <w:p w:rsidR="00C07113" w:rsidP="00C07113" w:rsidRDefault="00C07113" w14:paraId="0C2AF55A" w14:textId="77777777">
      <w:pPr>
        <w:spacing w:before="100" w:beforeAutospacing="true" w:after="100" w:afterAutospacing="true" w:line="240" w:lineRule="auto"/>
        <w:outlineLvl w:val="1"/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36"/>
          <w:lang w:val="en-US"/>
        </w:rPr>
      </w:pPr>
    </w:p>
    <w:p w:rsidR="00C07113" w:rsidP="00C07113" w:rsidRDefault="00C07113" w14:paraId="67133777" w14:textId="77777777">
      <w:pPr>
        <w:spacing w:before="100" w:beforeAutospacing="true" w:after="100" w:afterAutospacing="true" w:line="240" w:lineRule="auto"/>
        <w:outlineLvl w:val="1"/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36"/>
          <w:lang w:val="en-US"/>
        </w:rPr>
      </w:pPr>
    </w:p>
    <w:p w:rsidR="00C07113" w:rsidP="00C07113" w:rsidRDefault="00C07113" w14:paraId="6743ABCA" w14:textId="77777777">
      <w:pPr>
        <w:spacing w:before="100" w:beforeAutospacing="true" w:after="100" w:afterAutospacing="true" w:line="240" w:lineRule="auto"/>
        <w:outlineLvl w:val="1"/>
        <w:rPr>
          <w:rFonts w:ascii="Times New Roman" w:hAnsi="Times New Roman" w:eastAsia="Times New Roman" w:cs="Times New Roman"/>
          <w:b/>
          <w:bCs/>
          <w:color w:val="000000" w:themeColor="text1"/>
          <w:sz w:val="36"/>
          <w:szCs w:val="36"/>
          <w:lang w:val="en-US"/>
        </w:rPr>
      </w:pPr>
    </w:p>
    <w:p w:rsidRPr="00C07113" w:rsidR="00C07113" w:rsidP="00C07113" w:rsidRDefault="00C07113" w14:paraId="2A22633D" w14:textId="77777777">
      <w:pPr>
        <w:spacing w:before="100" w:beforeAutospacing="true" w:after="100" w:afterAutospacing="true" w:line="240" w:lineRule="auto"/>
        <w:outlineLvl w:val="1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en-US"/>
        </w:rPr>
        <w:t xml:space="preserve">S </w:t>
      </w:r>
      <w:proofErr w:type="spellStart"/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en-US"/>
        </w:rPr>
        <w:t>poštovanjem</w:t>
      </w:r>
      <w:proofErr w:type="spellEnd"/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en-US"/>
        </w:rPr>
        <w:t>,</w:t>
      </w:r>
      <w:r w:rsidR="00D71189"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en-US"/>
        </w:rPr>
        <w:t xml:space="preserve">                                                                    </w:t>
      </w:r>
      <w:proofErr w:type="gramStart"/>
      <w:r w:rsidR="00D71189"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en-US"/>
        </w:rPr>
        <w:t xml:space="preserve">Ivana  </w:t>
      </w:r>
      <w:proofErr w:type="spellStart"/>
      <w:r w:rsidR="00D71189"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en-US"/>
        </w:rPr>
        <w:t>Džalto</w:t>
      </w:r>
      <w:proofErr w:type="spellEnd"/>
      <w:proofErr w:type="gramEnd"/>
    </w:p>
    <w:p w:rsidRPr="00C07113" w:rsidR="00C07113" w:rsidP="00C07113" w:rsidRDefault="00C07113" w14:paraId="0445E27F" w14:textId="77777777">
      <w:pPr>
        <w:spacing w:before="100" w:beforeAutospacing="true" w:after="100" w:afterAutospacing="true" w:line="240" w:lineRule="auto"/>
        <w:outlineLvl w:val="1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C07113" w:rsidP="00C07113" w:rsidRDefault="00C07113" w14:paraId="080ED29E" w14:textId="77777777"/>
    <w:sectPr w:rsidR="00C07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AB2"/>
    <w:rsid w:val="00007D13"/>
    <w:rsid w:val="003A4AB2"/>
    <w:rsid w:val="005A0190"/>
    <w:rsid w:val="006D27E0"/>
    <w:rsid w:val="007A14DB"/>
    <w:rsid w:val="00AF33E7"/>
    <w:rsid w:val="00C07113"/>
    <w:rsid w:val="00C95B16"/>
    <w:rsid w:val="00D71189"/>
    <w:rsid w:val="00F0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D61381D"/>
  <w15:docId w15:val="{15BBD4DD-F36A-44A4-A333-63244017B09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07C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7CB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7CB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7CB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7CB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2496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70</properties:Words>
  <properties:Characters>397</properties:Characters>
  <properties:Lines>25</properties:Lines>
  <properties:Paragraphs>14</properties:Paragraphs>
  <properties:TotalTime>5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2025-10-13T18:03:00Z</dcterms:created>
  <dc:creator>Marin Nefat</dc:creator>
  <dc:description/>
  <cp:keywords/>
  <cp:lastModifiedBy>Lea Brozinčević</cp:lastModifiedBy>
  <dcterms:modified xmlns:xsi="http://www.w3.org/2001/XMLSchema-instance" xsi:type="dcterms:W3CDTF">2025-10-14T06:06:00Z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Novi sadržaj priloga (Zamolba za povrat jamčevine Ivana(1).docx)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